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79334" w14:textId="77777777" w:rsidR="005A31CD" w:rsidRDefault="005A31CD" w:rsidP="005A31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de FENCOTES</w:t>
      </w:r>
      <w:r>
        <w:rPr>
          <w:rFonts w:cs="Times New Roman"/>
          <w:szCs w:val="24"/>
        </w:rPr>
        <w:t xml:space="preserve">        (fl.1400)</w:t>
      </w:r>
    </w:p>
    <w:p w14:paraId="5AE71744" w14:textId="77777777" w:rsidR="005A31CD" w:rsidRDefault="005A31CD" w:rsidP="005A31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Easby Abbey.</w:t>
      </w:r>
    </w:p>
    <w:p w14:paraId="6E7482B0" w14:textId="77777777" w:rsidR="005A31CD" w:rsidRDefault="005A31CD" w:rsidP="005A31CD">
      <w:pPr>
        <w:pStyle w:val="NoSpacing"/>
        <w:rPr>
          <w:rFonts w:cs="Times New Roman"/>
          <w:szCs w:val="24"/>
        </w:rPr>
      </w:pPr>
    </w:p>
    <w:p w14:paraId="06C684DD" w14:textId="77777777" w:rsidR="005A31CD" w:rsidRDefault="005A31CD" w:rsidP="005A31CD">
      <w:pPr>
        <w:pStyle w:val="NoSpacing"/>
        <w:rPr>
          <w:rFonts w:cs="Times New Roman"/>
          <w:szCs w:val="24"/>
        </w:rPr>
      </w:pPr>
    </w:p>
    <w:p w14:paraId="08E3CD8F" w14:textId="77777777" w:rsidR="005A31CD" w:rsidRDefault="005A31CD" w:rsidP="005A31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Mar.1400</w:t>
      </w:r>
      <w:r>
        <w:rPr>
          <w:rFonts w:cs="Times New Roman"/>
          <w:szCs w:val="24"/>
        </w:rPr>
        <w:tab/>
        <w:t>He was ordained subdeacon in the conventual church of the Dominicans</w:t>
      </w:r>
    </w:p>
    <w:p w14:paraId="26518E10" w14:textId="77777777" w:rsidR="005A31CD" w:rsidRDefault="005A31CD" w:rsidP="005A31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 York.</w:t>
      </w:r>
    </w:p>
    <w:p w14:paraId="21C3CE9C" w14:textId="77777777" w:rsidR="005A31CD" w:rsidRDefault="005A31CD" w:rsidP="005A31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(“York Clergy Ordinations 1400-1424” ed.David M.Smith, pub.2020 p.1)</w:t>
      </w:r>
    </w:p>
    <w:p w14:paraId="420078E9" w14:textId="77777777" w:rsidR="00D64EA0" w:rsidRDefault="00D64EA0" w:rsidP="00D64E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Apr.1400</w:t>
      </w:r>
      <w:r>
        <w:rPr>
          <w:rFonts w:cs="Times New Roman"/>
          <w:szCs w:val="24"/>
        </w:rPr>
        <w:tab/>
        <w:t>He was ordained deacon in the conventual church of the Dominicans</w:t>
      </w:r>
    </w:p>
    <w:p w14:paraId="272B50DF" w14:textId="77777777" w:rsidR="00D64EA0" w:rsidRDefault="00D64EA0" w:rsidP="00D64E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 Beverley.</w:t>
      </w:r>
    </w:p>
    <w:p w14:paraId="43CA46C4" w14:textId="77777777" w:rsidR="00D64EA0" w:rsidRDefault="00D64EA0" w:rsidP="00D64E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(“York Clergy Ordinations 1400-1424” ed.David M.Smith, pub.2020 p.4)</w:t>
      </w:r>
    </w:p>
    <w:p w14:paraId="4209992E" w14:textId="77777777" w:rsidR="00D64EA0" w:rsidRDefault="00D64EA0" w:rsidP="00D64E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Apr.1400</w:t>
      </w:r>
      <w:r>
        <w:rPr>
          <w:rFonts w:cs="Times New Roman"/>
          <w:szCs w:val="24"/>
        </w:rPr>
        <w:tab/>
        <w:t>He was ordained priest in the chapel within the manor of Faxfleet,</w:t>
      </w:r>
    </w:p>
    <w:p w14:paraId="05465A99" w14:textId="77777777" w:rsidR="00D64EA0" w:rsidRDefault="00D64EA0" w:rsidP="00D64E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East Riding of Yorkshire.</w:t>
      </w:r>
    </w:p>
    <w:p w14:paraId="6AC27B48" w14:textId="3B0609A1" w:rsidR="00D64EA0" w:rsidRDefault="00D64EA0" w:rsidP="005A31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(“York Clergy Ordinations 1400-1424” ed.David M.Smith, pub.2020 p.4)</w:t>
      </w:r>
    </w:p>
    <w:p w14:paraId="6FDA057E" w14:textId="77777777" w:rsidR="005A31CD" w:rsidRDefault="005A31CD" w:rsidP="005A31CD">
      <w:pPr>
        <w:pStyle w:val="NoSpacing"/>
        <w:rPr>
          <w:rFonts w:cs="Times New Roman"/>
          <w:szCs w:val="24"/>
        </w:rPr>
      </w:pPr>
    </w:p>
    <w:p w14:paraId="1A11B646" w14:textId="77777777" w:rsidR="005A31CD" w:rsidRDefault="005A31CD" w:rsidP="005A31CD">
      <w:pPr>
        <w:pStyle w:val="NoSpacing"/>
        <w:rPr>
          <w:rFonts w:cs="Times New Roman"/>
          <w:szCs w:val="24"/>
        </w:rPr>
      </w:pPr>
    </w:p>
    <w:p w14:paraId="348A6CE1" w14:textId="77777777" w:rsidR="005A31CD" w:rsidRDefault="005A31CD" w:rsidP="005A31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July 2024</w:t>
      </w:r>
    </w:p>
    <w:p w14:paraId="75EFA33D" w14:textId="6FD97EF7" w:rsidR="00D64EA0" w:rsidRDefault="00D64EA0" w:rsidP="005A31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October 2025</w:t>
      </w:r>
    </w:p>
    <w:p w14:paraId="0533216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31105" w14:textId="77777777" w:rsidR="005A31CD" w:rsidRDefault="005A31CD" w:rsidP="009139A6">
      <w:r>
        <w:separator/>
      </w:r>
    </w:p>
  </w:endnote>
  <w:endnote w:type="continuationSeparator" w:id="0">
    <w:p w14:paraId="2189DE6D" w14:textId="77777777" w:rsidR="005A31CD" w:rsidRDefault="005A31C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350E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09EF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11CF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8A9F6" w14:textId="77777777" w:rsidR="005A31CD" w:rsidRDefault="005A31CD" w:rsidP="009139A6">
      <w:r>
        <w:separator/>
      </w:r>
    </w:p>
  </w:footnote>
  <w:footnote w:type="continuationSeparator" w:id="0">
    <w:p w14:paraId="513298E2" w14:textId="77777777" w:rsidR="005A31CD" w:rsidRDefault="005A31C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DA97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0C0B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8FC8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1CD"/>
    <w:rsid w:val="000666E0"/>
    <w:rsid w:val="000D125D"/>
    <w:rsid w:val="001C5947"/>
    <w:rsid w:val="002510B7"/>
    <w:rsid w:val="00270799"/>
    <w:rsid w:val="005A31CD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64EA0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B1E4A"/>
  <w15:chartTrackingRefBased/>
  <w15:docId w15:val="{18E50538-D234-4C01-BCB8-8EE5892E1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2024-07-06T19:46:00Z</dcterms:created>
  <dcterms:modified xsi:type="dcterms:W3CDTF">2025-10-17T09:59:00Z</dcterms:modified>
</cp:coreProperties>
</file>